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5BA11" w14:textId="77777777" w:rsidR="004B2837" w:rsidRDefault="004B2837" w:rsidP="004B28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WILKINSON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fl.1500-1)</w:t>
      </w:r>
    </w:p>
    <w:p w14:paraId="01EFD1F5" w14:textId="77777777" w:rsidR="004B2837" w:rsidRDefault="004B2837" w:rsidP="004B28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685644D2" w14:textId="77777777" w:rsidR="004B2837" w:rsidRDefault="004B2837" w:rsidP="004B2837">
      <w:pPr>
        <w:pStyle w:val="NoSpacing"/>
        <w:rPr>
          <w:rFonts w:cs="Times New Roman"/>
          <w:szCs w:val="24"/>
        </w:rPr>
      </w:pPr>
    </w:p>
    <w:p w14:paraId="509B1B8F" w14:textId="77777777" w:rsidR="004B2837" w:rsidRDefault="004B2837" w:rsidP="004B2837">
      <w:pPr>
        <w:pStyle w:val="NoSpacing"/>
        <w:rPr>
          <w:rFonts w:cs="Times New Roman"/>
          <w:szCs w:val="24"/>
        </w:rPr>
      </w:pPr>
    </w:p>
    <w:p w14:paraId="697D23AC" w14:textId="77777777" w:rsidR="004B2837" w:rsidRDefault="004B2837" w:rsidP="004B28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1500-</w:t>
      </w:r>
      <w:proofErr w:type="gramStart"/>
      <w:r>
        <w:rPr>
          <w:rFonts w:cs="Times New Roman"/>
          <w:szCs w:val="24"/>
        </w:rPr>
        <w:t>1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B.Can.L</w:t>
      </w:r>
      <w:proofErr w:type="spellEnd"/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 xml:space="preserve">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410)</w:t>
      </w:r>
    </w:p>
    <w:p w14:paraId="00CE7ED1" w14:textId="77777777" w:rsidR="004B2837" w:rsidRDefault="004B2837" w:rsidP="004B2837">
      <w:pPr>
        <w:pStyle w:val="NoSpacing"/>
        <w:rPr>
          <w:rFonts w:cs="Times New Roman"/>
          <w:szCs w:val="24"/>
        </w:rPr>
      </w:pPr>
    </w:p>
    <w:p w14:paraId="0CE3B8AC" w14:textId="77777777" w:rsidR="004B2837" w:rsidRDefault="004B2837" w:rsidP="004B2837">
      <w:pPr>
        <w:pStyle w:val="NoSpacing"/>
        <w:rPr>
          <w:rFonts w:cs="Times New Roman"/>
          <w:szCs w:val="24"/>
        </w:rPr>
      </w:pPr>
    </w:p>
    <w:p w14:paraId="1730606D" w14:textId="77777777" w:rsidR="004B2837" w:rsidRDefault="004B2837" w:rsidP="004B28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2023</w:t>
      </w:r>
    </w:p>
    <w:p w14:paraId="7CCFBDF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FACAA" w14:textId="77777777" w:rsidR="004B2837" w:rsidRDefault="004B2837" w:rsidP="009139A6">
      <w:r>
        <w:separator/>
      </w:r>
    </w:p>
  </w:endnote>
  <w:endnote w:type="continuationSeparator" w:id="0">
    <w:p w14:paraId="65E840E2" w14:textId="77777777" w:rsidR="004B2837" w:rsidRDefault="004B28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1BA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E9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365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E5B3" w14:textId="77777777" w:rsidR="004B2837" w:rsidRDefault="004B2837" w:rsidP="009139A6">
      <w:r>
        <w:separator/>
      </w:r>
    </w:p>
  </w:footnote>
  <w:footnote w:type="continuationSeparator" w:id="0">
    <w:p w14:paraId="54AAEC40" w14:textId="77777777" w:rsidR="004B2837" w:rsidRDefault="004B28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856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29A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D6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837"/>
    <w:rsid w:val="000666E0"/>
    <w:rsid w:val="002510B7"/>
    <w:rsid w:val="004B283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4555B"/>
  <w15:chartTrackingRefBased/>
  <w15:docId w15:val="{44E7E436-3894-4A12-9703-EB636320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2023-01-28T17:00:00Z</dcterms:created>
  <dcterms:modified xsi:type="dcterms:W3CDTF">2023-01-28T17:00:00Z</dcterms:modified>
</cp:coreProperties>
</file>